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02D" w:rsidRDefault="0043102D" w:rsidP="001D38BA">
      <w:pPr>
        <w:rPr>
          <w:rFonts w:ascii="Times New Roman" w:hAnsi="Times New Roman"/>
          <w:sz w:val="28"/>
          <w:szCs w:val="28"/>
        </w:rPr>
      </w:pPr>
    </w:p>
    <w:p w:rsidR="0043102D" w:rsidRPr="00D1353E" w:rsidRDefault="0043102D" w:rsidP="00D135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1353E">
        <w:rPr>
          <w:rFonts w:ascii="Times New Roman" w:hAnsi="Times New Roman"/>
          <w:sz w:val="28"/>
          <w:szCs w:val="28"/>
        </w:rPr>
        <w:t>Педагог может организовать долгосрочный проект  «Воспитание семейных ценностей»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    Цели проекта: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1. Формирование у детей представления о семейных ценностях и семейных традициях.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2. Развитие коммуникативных  навыков у детей.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3. Укрепление связи между детским садом и семьей через совместные мероприятия.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    Задачи проекта: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1. Познакомить детей с основными семейными ценностями: любовью, уважением, заботой и поддержкой.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2. Создать условия для совместного взаимодействия детей и родителей.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3. Организовать творческие мероприятия, направленные на развитие коммуникативных навыков у детей.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    Этапы реализации проекта: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Подготовительный этап: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- Проведение бесед с детьми о семье, о том, что такое семья и какие ценности в ней важны.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- Сбор информации о семейных традициях у родителей (анкетирование).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2. Основной этап: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- Организация дней открытых дверей для родителей, на которых будут проведены совместные занятия.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- Проведение тематических занятий по культуре общения в семье, игра "Семейные ценности".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- Проведение мастер-классов для детей и родителей по созданию семейного дерева, где каждая семья представит свои традиции.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3. Заключительный этап: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- Подготовка итогового концерта или выставки работ, созданных детьми и родителями в рамках проекта.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- Оценка результатов проекта, обсуждение важности семейных ценностей в жизни каждого участника.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       Ожидаемые результаты: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- У детей повысится уровень понимания и уважения к семейным традициям.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>- Укрепление связи между семьями и детским садом, создание атмосферы доверия и поддержки.</w:t>
      </w: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</w:p>
    <w:p w:rsidR="0043102D" w:rsidRPr="00D1353E" w:rsidRDefault="0043102D" w:rsidP="001D38BA">
      <w:pPr>
        <w:rPr>
          <w:rFonts w:ascii="Times New Roman" w:hAnsi="Times New Roman"/>
          <w:sz w:val="28"/>
          <w:szCs w:val="28"/>
        </w:rPr>
      </w:pPr>
      <w:r w:rsidRPr="00D1353E">
        <w:rPr>
          <w:rFonts w:ascii="Times New Roman" w:hAnsi="Times New Roman"/>
          <w:sz w:val="28"/>
          <w:szCs w:val="28"/>
        </w:rPr>
        <w:t xml:space="preserve">Проект направлен на воспитание у детей чувства гордости за свою семью, осознания важности семейных ценностей в их жизни, что станет основой для их гармоничного развития и социализации. </w:t>
      </w:r>
    </w:p>
    <w:sectPr w:rsidR="0043102D" w:rsidRPr="00D1353E" w:rsidSect="00AE0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8BA"/>
    <w:rsid w:val="00116C11"/>
    <w:rsid w:val="00130964"/>
    <w:rsid w:val="001D38BA"/>
    <w:rsid w:val="0043102D"/>
    <w:rsid w:val="006F1CCE"/>
    <w:rsid w:val="00A544C1"/>
    <w:rsid w:val="00AE09C7"/>
    <w:rsid w:val="00B0042E"/>
    <w:rsid w:val="00C54537"/>
    <w:rsid w:val="00D1353E"/>
    <w:rsid w:val="00E35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263</Words>
  <Characters>1500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Ermoshin</dc:creator>
  <cp:keywords/>
  <dc:description/>
  <cp:lastModifiedBy>Home</cp:lastModifiedBy>
  <cp:revision>3</cp:revision>
  <dcterms:created xsi:type="dcterms:W3CDTF">2024-11-07T18:23:00Z</dcterms:created>
  <dcterms:modified xsi:type="dcterms:W3CDTF">2024-11-17T20:35:00Z</dcterms:modified>
</cp:coreProperties>
</file>